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04F96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BOTILLER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B3A2048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F54E7D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D0CD34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Hynkeley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his wife, Alice(q.v.), brought a plaint of</w:t>
      </w:r>
    </w:p>
    <w:p w14:paraId="755D1BC7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concord against him.</w:t>
      </w:r>
    </w:p>
    <w:p w14:paraId="0FFFA3F9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D42328A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99C2FB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D9F1C5" w14:textId="77777777" w:rsidR="00D4082F" w:rsidRDefault="00D4082F" w:rsidP="00D4082F">
      <w:pPr>
        <w:pStyle w:val="NoSpacing"/>
        <w:ind w:left="720"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March 2021</w:t>
      </w:r>
    </w:p>
    <w:p w14:paraId="1D5078B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57584" w14:textId="77777777" w:rsidR="00D4082F" w:rsidRDefault="00D4082F" w:rsidP="009139A6">
      <w:r>
        <w:separator/>
      </w:r>
    </w:p>
  </w:endnote>
  <w:endnote w:type="continuationSeparator" w:id="0">
    <w:p w14:paraId="400F067A" w14:textId="77777777" w:rsidR="00D4082F" w:rsidRDefault="00D408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078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7DD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E1F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30D58" w14:textId="77777777" w:rsidR="00D4082F" w:rsidRDefault="00D4082F" w:rsidP="009139A6">
      <w:r>
        <w:separator/>
      </w:r>
    </w:p>
  </w:footnote>
  <w:footnote w:type="continuationSeparator" w:id="0">
    <w:p w14:paraId="68BF0432" w14:textId="77777777" w:rsidR="00D4082F" w:rsidRDefault="00D408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E38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AE8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863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82F"/>
    <w:rsid w:val="000666E0"/>
    <w:rsid w:val="002510B7"/>
    <w:rsid w:val="005C130B"/>
    <w:rsid w:val="00826F5C"/>
    <w:rsid w:val="009139A6"/>
    <w:rsid w:val="009448BB"/>
    <w:rsid w:val="00A3176C"/>
    <w:rsid w:val="00BA00AB"/>
    <w:rsid w:val="00D4082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DD8F"/>
  <w15:chartTrackingRefBased/>
  <w15:docId w15:val="{B9368F1E-046B-406E-9519-5F7CEC50F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408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2021-04-09T19:08:00Z</dcterms:created>
  <dcterms:modified xsi:type="dcterms:W3CDTF">2021-04-09T19:08:00Z</dcterms:modified>
</cp:coreProperties>
</file>